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COBBE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Langley, Norfolk. Fisher.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trespass and fishing against him,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Coyne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Surlyngham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Cresham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Claxton(q.v.), Robert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Nanght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Ashby by Claxton(q.v.) and Margaret Wrote of Claxton(q.v.).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33053" w:rsidRDefault="00733053" w:rsidP="007330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 April 2016</w:t>
      </w:r>
    </w:p>
    <w:p w:rsidR="006B2F86" w:rsidRPr="00E71FC3" w:rsidRDefault="007330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053" w:rsidRDefault="00733053" w:rsidP="00E71FC3">
      <w:pPr>
        <w:spacing w:after="0" w:line="240" w:lineRule="auto"/>
      </w:pPr>
      <w:r>
        <w:separator/>
      </w:r>
    </w:p>
  </w:endnote>
  <w:endnote w:type="continuationSeparator" w:id="0">
    <w:p w:rsidR="00733053" w:rsidRDefault="007330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053" w:rsidRDefault="00733053" w:rsidP="00E71FC3">
      <w:pPr>
        <w:spacing w:after="0" w:line="240" w:lineRule="auto"/>
      </w:pPr>
      <w:r>
        <w:separator/>
      </w:r>
    </w:p>
  </w:footnote>
  <w:footnote w:type="continuationSeparator" w:id="0">
    <w:p w:rsidR="00733053" w:rsidRDefault="007330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053"/>
    <w:rsid w:val="007330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ED2C3-2EE8-4E4B-9D85-5917F50CA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3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2016-04-08T19:44:00Z</dcterms:created>
  <dcterms:modified xsi:type="dcterms:W3CDTF">2016-04-08T19:45:00Z</dcterms:modified>
</cp:coreProperties>
</file>